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D30E1" w14:textId="48C11562" w:rsidR="006B2F86" w:rsidRDefault="00863E03" w:rsidP="00E71FC3">
      <w:pPr>
        <w:pStyle w:val="NoSpacing"/>
      </w:pPr>
      <w:r>
        <w:rPr>
          <w:u w:val="single"/>
        </w:rPr>
        <w:t>Agnes KYRKEBY</w:t>
      </w:r>
      <w:r>
        <w:t xml:space="preserve">  </w:t>
      </w:r>
      <w:proofErr w:type="gramStart"/>
      <w:r>
        <w:t xml:space="preserve">   (</w:t>
      </w:r>
      <w:proofErr w:type="gramEnd"/>
      <w:r>
        <w:t>d.1431)</w:t>
      </w:r>
    </w:p>
    <w:p w14:paraId="325E371B" w14:textId="0890D5DA" w:rsidR="00863E03" w:rsidRDefault="00863E03" w:rsidP="00E71FC3">
      <w:pPr>
        <w:pStyle w:val="NoSpacing"/>
      </w:pPr>
      <w:r>
        <w:t>of York.</w:t>
      </w:r>
    </w:p>
    <w:p w14:paraId="3768C285" w14:textId="48FB363E" w:rsidR="00863E03" w:rsidRDefault="00863E03" w:rsidP="00E71FC3">
      <w:pPr>
        <w:pStyle w:val="NoSpacing"/>
      </w:pPr>
    </w:p>
    <w:p w14:paraId="685CBEC4" w14:textId="490F41AA" w:rsidR="00863E03" w:rsidRDefault="00863E03" w:rsidP="00E71FC3">
      <w:pPr>
        <w:pStyle w:val="NoSpacing"/>
      </w:pPr>
    </w:p>
    <w:p w14:paraId="6956F624" w14:textId="1E3DD7B9" w:rsidR="00863E03" w:rsidRDefault="00863E03" w:rsidP="00E71FC3">
      <w:pPr>
        <w:pStyle w:val="NoSpacing"/>
      </w:pPr>
      <w:r>
        <w:t>= John, plasterer.    (W.Y.R. p.100)</w:t>
      </w:r>
    </w:p>
    <w:p w14:paraId="45898463" w14:textId="47A89BF0" w:rsidR="00863E03" w:rsidRDefault="00863E03" w:rsidP="00E71FC3">
      <w:pPr>
        <w:pStyle w:val="NoSpacing"/>
      </w:pPr>
    </w:p>
    <w:p w14:paraId="2A731517" w14:textId="1BFCD119" w:rsidR="00863E03" w:rsidRDefault="00863E03" w:rsidP="00E71FC3">
      <w:pPr>
        <w:pStyle w:val="NoSpacing"/>
      </w:pPr>
    </w:p>
    <w:p w14:paraId="4843FB89" w14:textId="0ACD0618" w:rsidR="00863E03" w:rsidRDefault="00863E03" w:rsidP="00863E03">
      <w:pPr>
        <w:pStyle w:val="NoSpacing"/>
      </w:pPr>
      <w:r>
        <w:t>28 Dec.1431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(ibid.)</w:t>
      </w:r>
    </w:p>
    <w:p w14:paraId="731582BE" w14:textId="77777777" w:rsidR="00863E03" w:rsidRDefault="00863E03" w:rsidP="00863E03">
      <w:pPr>
        <w:pStyle w:val="NoSpacing"/>
      </w:pPr>
    </w:p>
    <w:p w14:paraId="1B45BA46" w14:textId="77777777" w:rsidR="00863E03" w:rsidRDefault="00863E03" w:rsidP="00863E03">
      <w:pPr>
        <w:pStyle w:val="NoSpacing"/>
      </w:pPr>
    </w:p>
    <w:p w14:paraId="5D07BDA9" w14:textId="77777777" w:rsidR="00863E03" w:rsidRDefault="00863E03" w:rsidP="00863E03">
      <w:pPr>
        <w:pStyle w:val="NoSpacing"/>
      </w:pPr>
      <w:r>
        <w:t>2 April 2019</w:t>
      </w:r>
    </w:p>
    <w:p w14:paraId="4CEE7955" w14:textId="364D733E" w:rsidR="00863E03" w:rsidRPr="00863E03" w:rsidRDefault="00863E03" w:rsidP="00E71FC3">
      <w:pPr>
        <w:pStyle w:val="NoSpacing"/>
      </w:pPr>
    </w:p>
    <w:sectPr w:rsidR="00863E03" w:rsidRPr="00863E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A3327" w14:textId="77777777" w:rsidR="00863E03" w:rsidRDefault="00863E03" w:rsidP="00E71FC3">
      <w:pPr>
        <w:spacing w:after="0" w:line="240" w:lineRule="auto"/>
      </w:pPr>
      <w:r>
        <w:separator/>
      </w:r>
    </w:p>
  </w:endnote>
  <w:endnote w:type="continuationSeparator" w:id="0">
    <w:p w14:paraId="466DC1C1" w14:textId="77777777" w:rsidR="00863E03" w:rsidRDefault="00863E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422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AE8EF" w14:textId="77777777" w:rsidR="00863E03" w:rsidRDefault="00863E03" w:rsidP="00E71FC3">
      <w:pPr>
        <w:spacing w:after="0" w:line="240" w:lineRule="auto"/>
      </w:pPr>
      <w:r>
        <w:separator/>
      </w:r>
    </w:p>
  </w:footnote>
  <w:footnote w:type="continuationSeparator" w:id="0">
    <w:p w14:paraId="15B75BE2" w14:textId="77777777" w:rsidR="00863E03" w:rsidRDefault="00863E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E03"/>
    <w:rsid w:val="001A7C09"/>
    <w:rsid w:val="00577BD5"/>
    <w:rsid w:val="00656CBA"/>
    <w:rsid w:val="006A1F77"/>
    <w:rsid w:val="00733BE7"/>
    <w:rsid w:val="00863E0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03833"/>
  <w15:chartTrackingRefBased/>
  <w15:docId w15:val="{D3163B85-0C46-468B-A7AA-D904B281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8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2019-04-02T19:39:00Z</dcterms:created>
  <dcterms:modified xsi:type="dcterms:W3CDTF">2019-04-02T19:43:00Z</dcterms:modified>
</cp:coreProperties>
</file>